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32F17" w14:textId="77777777" w:rsidR="00504B1E" w:rsidRDefault="00504B1E" w:rsidP="00504B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Ralph RYS 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REYS)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(fl.1469)</w:t>
      </w:r>
    </w:p>
    <w:p w14:paraId="64624A10" w14:textId="77777777" w:rsidR="00504B1E" w:rsidRDefault="00504B1E" w:rsidP="00504B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Cornwall. Chaplain.</w:t>
      </w:r>
    </w:p>
    <w:p w14:paraId="29C0374F" w14:textId="77777777" w:rsidR="00504B1E" w:rsidRDefault="00504B1E" w:rsidP="00504B1E">
      <w:pPr>
        <w:rPr>
          <w:rFonts w:ascii="Times New Roman" w:hAnsi="Times New Roman" w:cs="Times New Roman"/>
          <w:sz w:val="24"/>
          <w:szCs w:val="24"/>
        </w:rPr>
      </w:pPr>
    </w:p>
    <w:p w14:paraId="4E168FF7" w14:textId="77777777" w:rsidR="00504B1E" w:rsidRDefault="00504B1E" w:rsidP="00504B1E">
      <w:pPr>
        <w:rPr>
          <w:rFonts w:ascii="Times New Roman" w:hAnsi="Times New Roman" w:cs="Times New Roman"/>
          <w:sz w:val="24"/>
          <w:szCs w:val="24"/>
        </w:rPr>
      </w:pPr>
    </w:p>
    <w:p w14:paraId="529DCE65" w14:textId="77777777" w:rsidR="00504B1E" w:rsidRDefault="00504B1E" w:rsidP="00504B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Jan.1469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granted a general pardon, as late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St.Columb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Minor, late of </w:t>
      </w:r>
    </w:p>
    <w:p w14:paraId="0B03E677" w14:textId="77777777" w:rsidR="00504B1E" w:rsidRDefault="00504B1E" w:rsidP="00504B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Porthia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and late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St.Ives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14:paraId="2FAD1AAE" w14:textId="77777777" w:rsidR="00504B1E" w:rsidRDefault="00504B1E" w:rsidP="00504B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(“Pardon Rolls of Edward IV, 1468-71” ed. Hannes </w:t>
      </w:r>
      <w:proofErr w:type="spellStart"/>
      <w:r>
        <w:rPr>
          <w:rFonts w:ascii="Times New Roman" w:hAnsi="Times New Roman" w:cs="Times New Roman"/>
          <w:sz w:val="24"/>
          <w:szCs w:val="24"/>
        </w:rPr>
        <w:t>Kleineke</w:t>
      </w:r>
      <w:proofErr w:type="spellEnd"/>
      <w:r>
        <w:rPr>
          <w:rFonts w:ascii="Times New Roman" w:hAnsi="Times New Roman" w:cs="Times New Roman"/>
          <w:sz w:val="24"/>
          <w:szCs w:val="24"/>
        </w:rPr>
        <w:t>, published</w:t>
      </w:r>
    </w:p>
    <w:p w14:paraId="1EE54893" w14:textId="77777777" w:rsidR="00504B1E" w:rsidRDefault="00504B1E" w:rsidP="00504B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the List and Index Society, 2020, p.56)</w:t>
      </w:r>
    </w:p>
    <w:p w14:paraId="5D1DEE31" w14:textId="77777777" w:rsidR="00504B1E" w:rsidRDefault="00504B1E" w:rsidP="00504B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47AFE1" w14:textId="77777777" w:rsidR="00504B1E" w:rsidRDefault="00504B1E" w:rsidP="00504B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334206" w14:textId="77777777" w:rsidR="00504B1E" w:rsidRDefault="00504B1E" w:rsidP="00504B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July 2022</w:t>
      </w:r>
    </w:p>
    <w:p w14:paraId="5F91704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59FDA" w14:textId="77777777" w:rsidR="00504B1E" w:rsidRDefault="00504B1E" w:rsidP="009139A6">
      <w:r>
        <w:separator/>
      </w:r>
    </w:p>
  </w:endnote>
  <w:endnote w:type="continuationSeparator" w:id="0">
    <w:p w14:paraId="0F6D7B7B" w14:textId="77777777" w:rsidR="00504B1E" w:rsidRDefault="00504B1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0DD8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605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61EB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CC029" w14:textId="77777777" w:rsidR="00504B1E" w:rsidRDefault="00504B1E" w:rsidP="009139A6">
      <w:r>
        <w:separator/>
      </w:r>
    </w:p>
  </w:footnote>
  <w:footnote w:type="continuationSeparator" w:id="0">
    <w:p w14:paraId="4E61A8CF" w14:textId="77777777" w:rsidR="00504B1E" w:rsidRDefault="00504B1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21A9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4898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8173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B1E"/>
    <w:rsid w:val="000666E0"/>
    <w:rsid w:val="002510B7"/>
    <w:rsid w:val="00504B1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C9BF8"/>
  <w15:chartTrackingRefBased/>
  <w15:docId w15:val="{9F6163F9-7084-447D-8C66-78EB532A8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B1E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2022-08-03T20:30:00Z</dcterms:created>
  <dcterms:modified xsi:type="dcterms:W3CDTF">2022-08-03T20:30:00Z</dcterms:modified>
</cp:coreProperties>
</file>